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5318B06" w14:textId="77777777" w:rsidR="00647ED2" w:rsidRPr="00283255" w:rsidRDefault="00647ED2" w:rsidP="00647ED2">
      <w:pPr>
        <w:spacing w:line="360" w:lineRule="auto"/>
        <w:jc w:val="center"/>
        <w:rPr>
          <w:b/>
        </w:rPr>
      </w:pPr>
      <w:r w:rsidRPr="00283255">
        <w:rPr>
          <w:b/>
        </w:rPr>
        <w:t xml:space="preserve">PROJETO DE EMENDA </w:t>
      </w:r>
      <w:r w:rsidR="002518FA" w:rsidRPr="00283255">
        <w:rPr>
          <w:b/>
        </w:rPr>
        <w:t>IMPOSITIVA</w:t>
      </w:r>
      <w:r w:rsidR="009151C9">
        <w:rPr>
          <w:b/>
        </w:rPr>
        <w:t xml:space="preserve"> – 06</w:t>
      </w:r>
    </w:p>
    <w:p w14:paraId="78AF3A4C" w14:textId="77777777" w:rsidR="00647ED2" w:rsidRPr="00283255" w:rsidRDefault="00647ED2" w:rsidP="00647ED2">
      <w:pPr>
        <w:spacing w:line="360" w:lineRule="auto"/>
        <w:ind w:firstLine="1701"/>
        <w:jc w:val="both"/>
      </w:pPr>
    </w:p>
    <w:p w14:paraId="755C5CA2" w14:textId="77777777" w:rsidR="00772611" w:rsidRPr="00283255" w:rsidRDefault="00647ED2" w:rsidP="00647ED2">
      <w:pPr>
        <w:spacing w:line="360" w:lineRule="auto"/>
        <w:jc w:val="both"/>
        <w:rPr>
          <w:b/>
        </w:rPr>
      </w:pPr>
      <w:r w:rsidRPr="00283255">
        <w:rPr>
          <w:b/>
        </w:rPr>
        <w:t xml:space="preserve">EMENDA IMPOSITIVA AO </w:t>
      </w:r>
      <w:r w:rsidR="00772611" w:rsidRPr="00283255">
        <w:rPr>
          <w:b/>
        </w:rPr>
        <w:t>PROJETO</w:t>
      </w:r>
    </w:p>
    <w:p w14:paraId="735AA9C3" w14:textId="77777777" w:rsidR="00647ED2" w:rsidRPr="00283255" w:rsidRDefault="00860496" w:rsidP="00647ED2">
      <w:pPr>
        <w:spacing w:line="360" w:lineRule="auto"/>
        <w:jc w:val="both"/>
        <w:rPr>
          <w:b/>
        </w:rPr>
      </w:pPr>
      <w:r>
        <w:rPr>
          <w:b/>
        </w:rPr>
        <w:t xml:space="preserve"> DE LEI DO EXECUTIVO Nº 080/2021</w:t>
      </w:r>
      <w:r w:rsidR="00647ED2" w:rsidRPr="00283255">
        <w:rPr>
          <w:b/>
        </w:rPr>
        <w:t>.</w:t>
      </w:r>
    </w:p>
    <w:p w14:paraId="782F81DE" w14:textId="77777777" w:rsidR="00647ED2" w:rsidRPr="00283255" w:rsidRDefault="00647ED2" w:rsidP="00647ED2">
      <w:pPr>
        <w:spacing w:line="360" w:lineRule="auto"/>
        <w:jc w:val="both"/>
        <w:rPr>
          <w:b/>
        </w:rPr>
      </w:pPr>
    </w:p>
    <w:p w14:paraId="51960E5E" w14:textId="77777777" w:rsidR="00647ED2" w:rsidRPr="00283255" w:rsidRDefault="00647ED2" w:rsidP="00647ED2">
      <w:pPr>
        <w:spacing w:line="360" w:lineRule="auto"/>
        <w:ind w:left="4536"/>
        <w:jc w:val="both"/>
        <w:rPr>
          <w:b/>
        </w:rPr>
      </w:pPr>
    </w:p>
    <w:p w14:paraId="04B21B92" w14:textId="77777777" w:rsidR="00647ED2" w:rsidRPr="00283255" w:rsidRDefault="00860496" w:rsidP="00647ED2">
      <w:pPr>
        <w:spacing w:line="360" w:lineRule="auto"/>
        <w:ind w:left="3969"/>
        <w:jc w:val="both"/>
        <w:rPr>
          <w:b/>
        </w:rPr>
      </w:pPr>
      <w:r>
        <w:rPr>
          <w:b/>
        </w:rPr>
        <w:t>Estima a Receita e fixa a D</w:t>
      </w:r>
      <w:r w:rsidR="00647ED2" w:rsidRPr="00283255">
        <w:rPr>
          <w:b/>
        </w:rPr>
        <w:t>espesa do Muni</w:t>
      </w:r>
      <w:r>
        <w:rPr>
          <w:b/>
        </w:rPr>
        <w:t>cípio de General Câmara para o Exercício F</w:t>
      </w:r>
      <w:r w:rsidR="00647ED2" w:rsidRPr="00283255">
        <w:rPr>
          <w:b/>
        </w:rPr>
        <w:t xml:space="preserve">inanceiro </w:t>
      </w:r>
      <w:r>
        <w:rPr>
          <w:b/>
        </w:rPr>
        <w:t>de 2022</w:t>
      </w:r>
      <w:r w:rsidR="00647ED2" w:rsidRPr="00283255">
        <w:rPr>
          <w:b/>
        </w:rPr>
        <w:t>.</w:t>
      </w:r>
    </w:p>
    <w:p w14:paraId="3FD86756" w14:textId="77777777" w:rsidR="00647ED2" w:rsidRPr="00283255" w:rsidRDefault="00647ED2" w:rsidP="00647ED2">
      <w:pPr>
        <w:spacing w:line="360" w:lineRule="auto"/>
        <w:ind w:firstLine="1701"/>
        <w:jc w:val="both"/>
      </w:pPr>
    </w:p>
    <w:p w14:paraId="6C012A07" w14:textId="77777777" w:rsidR="00647ED2" w:rsidRPr="00283255" w:rsidRDefault="00647ED2" w:rsidP="00647ED2">
      <w:pPr>
        <w:spacing w:line="360" w:lineRule="auto"/>
        <w:ind w:firstLine="1701"/>
        <w:jc w:val="both"/>
      </w:pPr>
    </w:p>
    <w:p w14:paraId="03B63BF1" w14:textId="77777777" w:rsidR="00647ED2" w:rsidRPr="00283255" w:rsidRDefault="00647ED2" w:rsidP="00647ED2">
      <w:pPr>
        <w:spacing w:line="360" w:lineRule="auto"/>
        <w:jc w:val="both"/>
        <w:rPr>
          <w:b/>
        </w:rPr>
      </w:pPr>
      <w:r w:rsidRPr="00283255">
        <w:rPr>
          <w:b/>
        </w:rPr>
        <w:t>EMENDA IMPOSITIVA</w:t>
      </w:r>
    </w:p>
    <w:p w14:paraId="01264786" w14:textId="77777777" w:rsidR="00FC3A7B" w:rsidRPr="00283255" w:rsidRDefault="00FC3A7B" w:rsidP="00FC3A7B">
      <w:pPr>
        <w:spacing w:line="360" w:lineRule="auto"/>
        <w:jc w:val="both"/>
        <w:rPr>
          <w:b/>
        </w:rPr>
      </w:pPr>
      <w:r w:rsidRPr="00283255">
        <w:rPr>
          <w:b/>
        </w:rPr>
        <w:t>Previsão na Lei de Di</w:t>
      </w:r>
      <w:r w:rsidR="00860496">
        <w:rPr>
          <w:b/>
        </w:rPr>
        <w:t xml:space="preserve">retrizes Orçamentárias, </w:t>
      </w:r>
      <w:proofErr w:type="spellStart"/>
      <w:r w:rsidR="00860496">
        <w:rPr>
          <w:b/>
        </w:rPr>
        <w:t>arts</w:t>
      </w:r>
      <w:proofErr w:type="spellEnd"/>
      <w:r w:rsidR="00860496">
        <w:rPr>
          <w:b/>
        </w:rPr>
        <w:t>. 33 a 37</w:t>
      </w:r>
      <w:r w:rsidRPr="00283255">
        <w:rPr>
          <w:b/>
        </w:rPr>
        <w:t>.</w:t>
      </w:r>
    </w:p>
    <w:p w14:paraId="34929149" w14:textId="77777777" w:rsidR="00647ED2" w:rsidRPr="00283255" w:rsidRDefault="00647ED2" w:rsidP="00647ED2">
      <w:pPr>
        <w:spacing w:line="360" w:lineRule="auto"/>
        <w:jc w:val="both"/>
        <w:rPr>
          <w:b/>
        </w:rPr>
      </w:pPr>
      <w:r w:rsidRPr="00283255">
        <w:rPr>
          <w:b/>
        </w:rPr>
        <w:t xml:space="preserve">Autor Ver. </w:t>
      </w:r>
      <w:r w:rsidR="00035D77">
        <w:rPr>
          <w:b/>
        </w:rPr>
        <w:t xml:space="preserve">Alessandro dos Santos </w:t>
      </w:r>
      <w:proofErr w:type="spellStart"/>
      <w:r w:rsidR="00035D77">
        <w:rPr>
          <w:b/>
        </w:rPr>
        <w:t>Rasquinha</w:t>
      </w:r>
      <w:proofErr w:type="spellEnd"/>
      <w:r w:rsidR="00035D77" w:rsidRPr="00283255">
        <w:rPr>
          <w:b/>
        </w:rPr>
        <w:t xml:space="preserve"> </w:t>
      </w:r>
      <w:r w:rsidRPr="00283255">
        <w:rPr>
          <w:b/>
        </w:rPr>
        <w:t xml:space="preserve">– </w:t>
      </w:r>
      <w:r w:rsidR="005643D0" w:rsidRPr="00283255">
        <w:rPr>
          <w:b/>
        </w:rPr>
        <w:t>P</w:t>
      </w:r>
      <w:r w:rsidR="00283255">
        <w:rPr>
          <w:b/>
        </w:rPr>
        <w:t>rogressista</w:t>
      </w:r>
    </w:p>
    <w:p w14:paraId="75DC5A6F" w14:textId="77777777" w:rsidR="002518FA" w:rsidRPr="00283255" w:rsidRDefault="002518FA" w:rsidP="00647ED2">
      <w:pPr>
        <w:spacing w:line="360" w:lineRule="auto"/>
        <w:jc w:val="both"/>
        <w:rPr>
          <w:b/>
        </w:rPr>
      </w:pPr>
    </w:p>
    <w:p w14:paraId="21865384" w14:textId="77777777" w:rsidR="000202A4" w:rsidRPr="00283255" w:rsidRDefault="000202A4" w:rsidP="00647ED2">
      <w:pPr>
        <w:spacing w:line="360" w:lineRule="auto"/>
        <w:jc w:val="both"/>
        <w:rPr>
          <w:b/>
        </w:rPr>
      </w:pPr>
    </w:p>
    <w:p w14:paraId="393EC280" w14:textId="77777777" w:rsidR="00647ED2" w:rsidRPr="00283255" w:rsidRDefault="002518FA" w:rsidP="00647ED2">
      <w:pPr>
        <w:spacing w:line="360" w:lineRule="auto"/>
        <w:jc w:val="both"/>
      </w:pPr>
      <w:r w:rsidRPr="00283255">
        <w:t>Emenda destinada à Secretaria de Saúde – 50%</w:t>
      </w:r>
    </w:p>
    <w:p w14:paraId="37B87048" w14:textId="77777777" w:rsidR="000202A4" w:rsidRPr="00283255" w:rsidRDefault="000202A4" w:rsidP="00647ED2">
      <w:pPr>
        <w:spacing w:line="360" w:lineRule="auto"/>
        <w:jc w:val="both"/>
      </w:pPr>
    </w:p>
    <w:bookmarkStart w:id="0" w:name="_MON_1670052829"/>
    <w:bookmarkEnd w:id="0"/>
    <w:p w14:paraId="39B85472" w14:textId="77777777" w:rsidR="002518FA" w:rsidRPr="00283255" w:rsidRDefault="00556744" w:rsidP="00183418">
      <w:pPr>
        <w:spacing w:line="360" w:lineRule="auto"/>
        <w:ind w:left="-567"/>
        <w:jc w:val="both"/>
      </w:pPr>
      <w:r w:rsidRPr="00283255">
        <w:object w:dxaOrig="10443" w:dyaOrig="2897" w14:anchorId="41EA57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pt;height:144.75pt" o:ole="">
            <v:imagedata r:id="rId8" o:title=""/>
          </v:shape>
          <o:OLEObject Type="Embed" ProgID="Excel.Sheet.12" ShapeID="_x0000_i1025" DrawAspect="Content" ObjectID="_1702987407" r:id="rId9"/>
        </w:object>
      </w:r>
    </w:p>
    <w:p w14:paraId="6F8C6E88" w14:textId="77777777" w:rsidR="000202A4" w:rsidRPr="00283255" w:rsidRDefault="000202A4" w:rsidP="00183418">
      <w:pPr>
        <w:spacing w:line="360" w:lineRule="auto"/>
        <w:ind w:left="-567"/>
        <w:jc w:val="both"/>
      </w:pPr>
    </w:p>
    <w:p w14:paraId="79793E6E" w14:textId="77777777" w:rsidR="00AC4D1E" w:rsidRDefault="00AC4D1E" w:rsidP="000202A4">
      <w:pPr>
        <w:spacing w:line="360" w:lineRule="auto"/>
        <w:jc w:val="both"/>
      </w:pPr>
    </w:p>
    <w:p w14:paraId="3B5CF8DF" w14:textId="77777777" w:rsidR="00B467AF" w:rsidRDefault="00B467AF" w:rsidP="000202A4">
      <w:pPr>
        <w:spacing w:line="360" w:lineRule="auto"/>
        <w:jc w:val="both"/>
      </w:pPr>
    </w:p>
    <w:p w14:paraId="78C4670A" w14:textId="77777777" w:rsidR="00B467AF" w:rsidRDefault="00B467AF" w:rsidP="000202A4">
      <w:pPr>
        <w:spacing w:line="360" w:lineRule="auto"/>
        <w:jc w:val="both"/>
      </w:pPr>
    </w:p>
    <w:p w14:paraId="21B1D748" w14:textId="77777777" w:rsidR="00B467AF" w:rsidRDefault="00B467AF" w:rsidP="000202A4">
      <w:pPr>
        <w:spacing w:line="360" w:lineRule="auto"/>
        <w:jc w:val="both"/>
      </w:pPr>
    </w:p>
    <w:p w14:paraId="3E9CA751" w14:textId="77777777" w:rsidR="00B467AF" w:rsidRDefault="00B467AF" w:rsidP="000202A4">
      <w:pPr>
        <w:spacing w:line="360" w:lineRule="auto"/>
        <w:jc w:val="both"/>
      </w:pPr>
    </w:p>
    <w:p w14:paraId="1ACBB72E" w14:textId="77777777" w:rsidR="00B467AF" w:rsidRDefault="00B467AF" w:rsidP="000202A4">
      <w:pPr>
        <w:spacing w:line="360" w:lineRule="auto"/>
        <w:jc w:val="both"/>
      </w:pPr>
    </w:p>
    <w:p w14:paraId="143F10A4" w14:textId="77777777" w:rsidR="000202A4" w:rsidRPr="00283255" w:rsidRDefault="000202A4" w:rsidP="000202A4">
      <w:pPr>
        <w:spacing w:line="360" w:lineRule="auto"/>
        <w:jc w:val="both"/>
      </w:pPr>
      <w:r w:rsidRPr="00283255">
        <w:lastRenderedPageBreak/>
        <w:t>Emenda destinada a Subvenções Sociais – 50%</w:t>
      </w:r>
    </w:p>
    <w:bookmarkStart w:id="1" w:name="_MON_1670053041"/>
    <w:bookmarkEnd w:id="1"/>
    <w:p w14:paraId="526E2E81" w14:textId="77777777" w:rsidR="00D4109B" w:rsidRPr="00283255" w:rsidRDefault="00B467AF" w:rsidP="002D4783">
      <w:pPr>
        <w:spacing w:line="360" w:lineRule="auto"/>
        <w:ind w:left="-567"/>
        <w:jc w:val="both"/>
      </w:pPr>
      <w:r w:rsidRPr="00283255">
        <w:object w:dxaOrig="10443" w:dyaOrig="10447" w14:anchorId="5623431E">
          <v:shape id="_x0000_i1026" type="#_x0000_t75" style="width:522pt;height:539.25pt" o:ole="">
            <v:imagedata r:id="rId10" o:title=""/>
          </v:shape>
          <o:OLEObject Type="Embed" ProgID="Excel.Sheet.12" ShapeID="_x0000_i1026" DrawAspect="Content" ObjectID="_1702987408" r:id="rId11"/>
        </w:object>
      </w:r>
    </w:p>
    <w:p w14:paraId="67FAFD47" w14:textId="77777777" w:rsidR="00EA503F" w:rsidRPr="00283255" w:rsidRDefault="00EA503F" w:rsidP="000202A4">
      <w:pPr>
        <w:spacing w:line="360" w:lineRule="auto"/>
        <w:ind w:left="-567"/>
        <w:jc w:val="both"/>
      </w:pPr>
    </w:p>
    <w:p w14:paraId="22D374A5" w14:textId="77777777" w:rsidR="00F54FC9" w:rsidRPr="00283255" w:rsidRDefault="00F54FC9" w:rsidP="000202A4">
      <w:pPr>
        <w:spacing w:line="360" w:lineRule="auto"/>
        <w:jc w:val="both"/>
      </w:pPr>
    </w:p>
    <w:p w14:paraId="252EAE57" w14:textId="77777777" w:rsidR="00303B6A" w:rsidRPr="00283255" w:rsidRDefault="00303B6A" w:rsidP="00F54FC9">
      <w:pPr>
        <w:spacing w:line="360" w:lineRule="auto"/>
        <w:jc w:val="both"/>
        <w:rPr>
          <w:b/>
        </w:rPr>
      </w:pPr>
    </w:p>
    <w:p w14:paraId="0AE315A0" w14:textId="77777777" w:rsidR="003268F8" w:rsidRDefault="003268F8" w:rsidP="001B2F3D">
      <w:pPr>
        <w:spacing w:line="360" w:lineRule="auto"/>
        <w:jc w:val="both"/>
        <w:rPr>
          <w:b/>
        </w:rPr>
      </w:pPr>
    </w:p>
    <w:p w14:paraId="44C162AE" w14:textId="77777777" w:rsidR="003268F8" w:rsidRDefault="003268F8" w:rsidP="001B2F3D">
      <w:pPr>
        <w:spacing w:line="360" w:lineRule="auto"/>
        <w:jc w:val="both"/>
        <w:rPr>
          <w:b/>
        </w:rPr>
      </w:pPr>
    </w:p>
    <w:p w14:paraId="49F398F5" w14:textId="77777777" w:rsidR="00B72506" w:rsidRPr="004E122E" w:rsidRDefault="005E5B61" w:rsidP="00B72506">
      <w:pPr>
        <w:spacing w:line="360" w:lineRule="auto"/>
        <w:jc w:val="both"/>
      </w:pPr>
      <w:r w:rsidRPr="00283255">
        <w:rPr>
          <w:b/>
        </w:rPr>
        <w:lastRenderedPageBreak/>
        <w:t>Emenda 00</w:t>
      </w:r>
      <w:r w:rsidR="00B467AF">
        <w:rPr>
          <w:b/>
        </w:rPr>
        <w:t>2</w:t>
      </w:r>
      <w:r>
        <w:rPr>
          <w:b/>
        </w:rPr>
        <w:t xml:space="preserve"> – </w:t>
      </w:r>
      <w:r w:rsidR="00B72506" w:rsidRPr="004E122E">
        <w:t>CTG</w:t>
      </w:r>
      <w:r w:rsidR="00B72506">
        <w:t xml:space="preserve"> </w:t>
      </w:r>
      <w:proofErr w:type="spellStart"/>
      <w:r w:rsidR="00B72506">
        <w:t>Sinuelo</w:t>
      </w:r>
      <w:proofErr w:type="spellEnd"/>
      <w:r w:rsidR="00B72506">
        <w:t xml:space="preserve"> do Bom Sucesso, CNPJ</w:t>
      </w:r>
      <w:r w:rsidR="00B72506" w:rsidRPr="004E122E">
        <w:t xml:space="preserve"> 89.603.021/0001-05</w:t>
      </w:r>
      <w:r w:rsidR="00B72506">
        <w:t>, contato Thiago Pereira Peres,</w:t>
      </w:r>
      <w:r w:rsidR="00B72506" w:rsidRPr="003A6997">
        <w:t xml:space="preserve"> </w:t>
      </w:r>
      <w:r w:rsidR="00B72506">
        <w:t>telefone (51) 99662-6434.</w:t>
      </w:r>
    </w:p>
    <w:p w14:paraId="213FD07D" w14:textId="77777777" w:rsidR="005E5B61" w:rsidRPr="00BA0E37" w:rsidRDefault="005E5B61" w:rsidP="005E5B61">
      <w:pPr>
        <w:spacing w:line="360" w:lineRule="auto"/>
        <w:jc w:val="both"/>
      </w:pPr>
    </w:p>
    <w:p w14:paraId="282E0AF3" w14:textId="77777777" w:rsidR="001B2F3D" w:rsidRPr="00283255" w:rsidRDefault="001B2F3D" w:rsidP="001B2F3D">
      <w:pPr>
        <w:spacing w:line="360" w:lineRule="auto"/>
        <w:jc w:val="both"/>
      </w:pPr>
      <w:r w:rsidRPr="00283255">
        <w:rPr>
          <w:b/>
        </w:rPr>
        <w:t>Emenda 00</w:t>
      </w:r>
      <w:r w:rsidR="00B467AF">
        <w:rPr>
          <w:b/>
        </w:rPr>
        <w:t>3</w:t>
      </w:r>
      <w:r w:rsidRPr="00283255">
        <w:t xml:space="preserve"> – Bombeiro Volun</w:t>
      </w:r>
      <w:r w:rsidR="00F05759">
        <w:t>tário de General Câmara, CNPJ</w:t>
      </w:r>
      <w:r w:rsidRPr="00283255">
        <w:t xml:space="preserve"> 33.326.730/0001-36, contato Luciano Rodrigues, telefone (51) 99879</w:t>
      </w:r>
      <w:r w:rsidR="00625CAA">
        <w:t>-</w:t>
      </w:r>
      <w:r w:rsidRPr="00283255">
        <w:t>5413.</w:t>
      </w:r>
    </w:p>
    <w:p w14:paraId="0966E752" w14:textId="77777777" w:rsidR="001B2F3D" w:rsidRDefault="001B2F3D" w:rsidP="001B2F3D">
      <w:pPr>
        <w:spacing w:line="360" w:lineRule="auto"/>
        <w:jc w:val="both"/>
        <w:rPr>
          <w:b/>
        </w:rPr>
      </w:pPr>
    </w:p>
    <w:p w14:paraId="4BC4DC80" w14:textId="77777777" w:rsidR="00B72506" w:rsidRPr="00283255" w:rsidRDefault="001B2F3D" w:rsidP="00B72506">
      <w:pPr>
        <w:spacing w:line="360" w:lineRule="auto"/>
        <w:jc w:val="both"/>
      </w:pPr>
      <w:r w:rsidRPr="00283255">
        <w:rPr>
          <w:b/>
        </w:rPr>
        <w:t xml:space="preserve">Emenda </w:t>
      </w:r>
      <w:r w:rsidRPr="00B467AF">
        <w:rPr>
          <w:b/>
        </w:rPr>
        <w:t>00</w:t>
      </w:r>
      <w:r w:rsidR="00B467AF" w:rsidRPr="00B467AF">
        <w:rPr>
          <w:b/>
        </w:rPr>
        <w:t>4</w:t>
      </w:r>
      <w:r w:rsidR="00B467AF">
        <w:t xml:space="preserve"> </w:t>
      </w:r>
      <w:r w:rsidRPr="00283255">
        <w:t xml:space="preserve">– </w:t>
      </w:r>
      <w:r w:rsidR="00B72506" w:rsidRPr="001B2F3D">
        <w:t>Departamento de Cavalgadas Alcides Osório</w:t>
      </w:r>
      <w:r w:rsidR="00B72506">
        <w:t>, CNPJ 15.207.469/0001-73, contato Juarez Oliveira da Silva, telefone (51) 99994-3190.</w:t>
      </w:r>
    </w:p>
    <w:p w14:paraId="5A4BFEAE" w14:textId="77777777" w:rsidR="001B2F3D" w:rsidRPr="004E122E" w:rsidRDefault="001B2F3D" w:rsidP="001B2F3D">
      <w:pPr>
        <w:spacing w:line="360" w:lineRule="auto"/>
        <w:jc w:val="both"/>
      </w:pPr>
    </w:p>
    <w:p w14:paraId="30762D6E" w14:textId="77777777" w:rsidR="00DC0F7B" w:rsidRPr="00283255" w:rsidRDefault="00AD01B1" w:rsidP="00DC0F7B">
      <w:pPr>
        <w:spacing w:line="360" w:lineRule="auto"/>
        <w:jc w:val="both"/>
      </w:pPr>
      <w:r w:rsidRPr="00283255">
        <w:rPr>
          <w:b/>
        </w:rPr>
        <w:t>Emenda 00</w:t>
      </w:r>
      <w:r w:rsidR="00B467AF">
        <w:rPr>
          <w:b/>
        </w:rPr>
        <w:t>5</w:t>
      </w:r>
      <w:r w:rsidR="005E5B61">
        <w:rPr>
          <w:b/>
        </w:rPr>
        <w:t xml:space="preserve"> </w:t>
      </w:r>
      <w:r w:rsidR="000202A4" w:rsidRPr="00283255">
        <w:t xml:space="preserve">– </w:t>
      </w:r>
      <w:r w:rsidR="00DC0F7B" w:rsidRPr="00283255">
        <w:t>Rotary Club General Câmara, CNPJ 14.464.899/0</w:t>
      </w:r>
      <w:r w:rsidR="00DC0F7B">
        <w:t>001-08, contato Marco Antônio Pereira Reis, telefone (51) 99697-5157</w:t>
      </w:r>
      <w:r w:rsidR="00DC0F7B" w:rsidRPr="00283255">
        <w:t>.</w:t>
      </w:r>
    </w:p>
    <w:p w14:paraId="40B9B518" w14:textId="77777777" w:rsidR="00D925A8" w:rsidRPr="00283255" w:rsidRDefault="00D925A8" w:rsidP="000202A4">
      <w:pPr>
        <w:spacing w:line="360" w:lineRule="auto"/>
        <w:jc w:val="both"/>
      </w:pPr>
    </w:p>
    <w:p w14:paraId="2F653548" w14:textId="77777777" w:rsidR="004E122E" w:rsidRPr="006D16D9" w:rsidRDefault="00AD01B1" w:rsidP="004E122E">
      <w:pPr>
        <w:spacing w:line="360" w:lineRule="auto"/>
        <w:jc w:val="both"/>
      </w:pPr>
      <w:r w:rsidRPr="00283255">
        <w:rPr>
          <w:b/>
        </w:rPr>
        <w:t>Emenda 00</w:t>
      </w:r>
      <w:r w:rsidR="00B467AF">
        <w:rPr>
          <w:b/>
        </w:rPr>
        <w:t>6</w:t>
      </w:r>
      <w:r w:rsidR="00FE577F">
        <w:rPr>
          <w:b/>
        </w:rPr>
        <w:t xml:space="preserve"> –</w:t>
      </w:r>
      <w:r w:rsidR="001B2F3D">
        <w:rPr>
          <w:b/>
        </w:rPr>
        <w:t xml:space="preserve"> </w:t>
      </w:r>
      <w:r w:rsidR="00F05759">
        <w:t>Paróquia de São Nicolau, CNPJ</w:t>
      </w:r>
      <w:r w:rsidR="004E122E" w:rsidRPr="006D16D9">
        <w:t xml:space="preserve"> 92.858.000/0074-0</w:t>
      </w:r>
      <w:r w:rsidR="004E122E">
        <w:t xml:space="preserve">9, contato </w:t>
      </w:r>
      <w:proofErr w:type="spellStart"/>
      <w:r w:rsidR="004E122E">
        <w:t>Evelise</w:t>
      </w:r>
      <w:proofErr w:type="spellEnd"/>
      <w:r w:rsidR="004E122E">
        <w:t xml:space="preserve"> ou Padre Fabiano</w:t>
      </w:r>
      <w:r w:rsidR="004E122E" w:rsidRPr="006D16D9">
        <w:t>, telefone (51) 3655-1324</w:t>
      </w:r>
      <w:r w:rsidR="004E122E">
        <w:t xml:space="preserve"> ou (51) 99570-5672</w:t>
      </w:r>
      <w:r w:rsidR="00A344EF">
        <w:t>.</w:t>
      </w:r>
    </w:p>
    <w:p w14:paraId="58B9E3A5" w14:textId="77777777" w:rsidR="009F6FE3" w:rsidRDefault="009F6FE3" w:rsidP="00AD01B1">
      <w:pPr>
        <w:spacing w:line="360" w:lineRule="auto"/>
        <w:jc w:val="both"/>
      </w:pPr>
    </w:p>
    <w:p w14:paraId="6E5F1EA2" w14:textId="77777777" w:rsidR="00DC0F7B" w:rsidRDefault="00AD01B1" w:rsidP="00DC0F7B">
      <w:pPr>
        <w:spacing w:line="360" w:lineRule="auto"/>
        <w:jc w:val="both"/>
      </w:pPr>
      <w:r w:rsidRPr="00283255">
        <w:rPr>
          <w:b/>
        </w:rPr>
        <w:t>Emenda 0</w:t>
      </w:r>
      <w:r w:rsidR="00B467AF">
        <w:rPr>
          <w:b/>
        </w:rPr>
        <w:t>07</w:t>
      </w:r>
      <w:r w:rsidR="00DC0F7B">
        <w:rPr>
          <w:b/>
        </w:rPr>
        <w:t xml:space="preserve"> </w:t>
      </w:r>
      <w:r w:rsidRPr="00283255">
        <w:t>–</w:t>
      </w:r>
      <w:r w:rsidR="00DC0F7B" w:rsidRPr="00DC0F7B">
        <w:t xml:space="preserve"> </w:t>
      </w:r>
      <w:r w:rsidR="00DC0F7B">
        <w:t>Brigada Militar de General Câmara, CNPJ 43.020.614/0001-48, contato SGT Becker, telefone (51) 3655-1190 ou (51) 98414-9521.</w:t>
      </w:r>
    </w:p>
    <w:p w14:paraId="52272A0E" w14:textId="77777777" w:rsidR="009F6FE3" w:rsidRPr="00283255" w:rsidRDefault="009F6FE3" w:rsidP="00AD01B1">
      <w:pPr>
        <w:spacing w:line="360" w:lineRule="auto"/>
        <w:jc w:val="both"/>
      </w:pPr>
    </w:p>
    <w:p w14:paraId="43854901" w14:textId="77777777" w:rsidR="00E104C4" w:rsidRPr="00283255" w:rsidRDefault="00B467AF" w:rsidP="00AD01B1">
      <w:pPr>
        <w:spacing w:line="360" w:lineRule="auto"/>
        <w:jc w:val="both"/>
      </w:pPr>
      <w:r>
        <w:rPr>
          <w:b/>
        </w:rPr>
        <w:t>Emenda 0</w:t>
      </w:r>
      <w:r w:rsidR="00DC0F7B">
        <w:rPr>
          <w:b/>
        </w:rPr>
        <w:t>0</w:t>
      </w:r>
      <w:r>
        <w:rPr>
          <w:b/>
        </w:rPr>
        <w:t>8</w:t>
      </w:r>
      <w:r w:rsidR="00E104C4" w:rsidRPr="00283255">
        <w:rPr>
          <w:b/>
        </w:rPr>
        <w:t xml:space="preserve"> </w:t>
      </w:r>
      <w:r w:rsidR="00E104C4" w:rsidRPr="00283255">
        <w:t xml:space="preserve">– </w:t>
      </w:r>
      <w:r w:rsidR="00A344EF">
        <w:t xml:space="preserve">Associação dos Universitários de General Câmara, CNPJ 29.541.419/0001-32, contato Suelen dos </w:t>
      </w:r>
      <w:proofErr w:type="spellStart"/>
      <w:r w:rsidR="00A344EF">
        <w:t>Pasços</w:t>
      </w:r>
      <w:proofErr w:type="spellEnd"/>
      <w:r w:rsidR="00A344EF">
        <w:t xml:space="preserve"> Reis, telefone (51) 99943-0890.</w:t>
      </w:r>
    </w:p>
    <w:p w14:paraId="6B4E971C" w14:textId="77777777" w:rsidR="000202A4" w:rsidRPr="00283255" w:rsidRDefault="000202A4" w:rsidP="000202A4">
      <w:pPr>
        <w:spacing w:line="360" w:lineRule="auto"/>
        <w:jc w:val="both"/>
      </w:pPr>
    </w:p>
    <w:p w14:paraId="4107EEA7" w14:textId="77777777" w:rsidR="000E1C67" w:rsidRDefault="00B467AF" w:rsidP="000E1C67">
      <w:pPr>
        <w:spacing w:line="360" w:lineRule="auto"/>
        <w:jc w:val="both"/>
      </w:pPr>
      <w:r>
        <w:rPr>
          <w:b/>
        </w:rPr>
        <w:t>Emenda 009</w:t>
      </w:r>
      <w:r w:rsidR="005E5B61">
        <w:rPr>
          <w:b/>
        </w:rPr>
        <w:t xml:space="preserve"> – </w:t>
      </w:r>
      <w:r w:rsidR="000E1C67">
        <w:t>Clube 9 de Março, CNPJ 90.892.928/0001-10, contato Gustavo dos Anjos Baptista, telefone (51) 98147-4763.</w:t>
      </w:r>
    </w:p>
    <w:p w14:paraId="685B62A5" w14:textId="77777777" w:rsidR="000E1C67" w:rsidRDefault="000E1C67" w:rsidP="005E5B61">
      <w:pPr>
        <w:spacing w:line="360" w:lineRule="auto"/>
      </w:pPr>
    </w:p>
    <w:p w14:paraId="14E435F3" w14:textId="77777777" w:rsidR="000E1C67" w:rsidRPr="006D16D9" w:rsidRDefault="00B467AF" w:rsidP="000E1C67">
      <w:pPr>
        <w:spacing w:line="360" w:lineRule="auto"/>
        <w:jc w:val="both"/>
      </w:pPr>
      <w:r>
        <w:rPr>
          <w:b/>
        </w:rPr>
        <w:t>Emenda 010</w:t>
      </w:r>
      <w:r w:rsidR="005E5B61">
        <w:rPr>
          <w:b/>
        </w:rPr>
        <w:t xml:space="preserve"> –</w:t>
      </w:r>
      <w:r w:rsidR="000E1C67" w:rsidRPr="000E1C67">
        <w:t xml:space="preserve"> </w:t>
      </w:r>
      <w:r w:rsidR="000E1C67" w:rsidRPr="0040541B">
        <w:t>APAE</w:t>
      </w:r>
      <w:r w:rsidR="000E1C67">
        <w:t xml:space="preserve"> de General Câmara, CNPJ 01.578.167/0001-05, contato</w:t>
      </w:r>
      <w:r w:rsidR="000E1C67" w:rsidRPr="007B0FE1">
        <w:t xml:space="preserve"> </w:t>
      </w:r>
      <w:r w:rsidR="000E1C67">
        <w:t>Nadir Alvares Moraes, telefone (51) 99558-7892.</w:t>
      </w:r>
    </w:p>
    <w:p w14:paraId="11F6753C" w14:textId="77777777" w:rsidR="000E1C67" w:rsidRDefault="000E1C67" w:rsidP="000E1C67">
      <w:pPr>
        <w:spacing w:line="360" w:lineRule="auto"/>
        <w:jc w:val="both"/>
        <w:rPr>
          <w:b/>
        </w:rPr>
      </w:pPr>
    </w:p>
    <w:p w14:paraId="36FC3CFD" w14:textId="77777777" w:rsidR="000E1C67" w:rsidRPr="006D16D9" w:rsidRDefault="00DC0F7B" w:rsidP="000E1C67">
      <w:pPr>
        <w:spacing w:line="360" w:lineRule="auto"/>
        <w:jc w:val="both"/>
      </w:pPr>
      <w:r>
        <w:rPr>
          <w:b/>
        </w:rPr>
        <w:t xml:space="preserve">Emenda </w:t>
      </w:r>
      <w:r w:rsidR="00B467AF">
        <w:rPr>
          <w:b/>
        </w:rPr>
        <w:t>011</w:t>
      </w:r>
      <w:r w:rsidR="005E5B61">
        <w:rPr>
          <w:b/>
        </w:rPr>
        <w:t xml:space="preserve"> –</w:t>
      </w:r>
      <w:r w:rsidR="00BA0E37">
        <w:rPr>
          <w:b/>
        </w:rPr>
        <w:t xml:space="preserve"> </w:t>
      </w:r>
      <w:r w:rsidR="000E1C67" w:rsidRPr="006D16D9">
        <w:t>Sindicato do</w:t>
      </w:r>
      <w:r w:rsidR="000E1C67">
        <w:t xml:space="preserve">s Trabalhadores Rurais, CNPJ </w:t>
      </w:r>
      <w:r w:rsidR="000E1C67" w:rsidRPr="006D16D9">
        <w:t xml:space="preserve">89.102.990/0001-82, contato </w:t>
      </w:r>
      <w:proofErr w:type="spellStart"/>
      <w:r w:rsidR="000E1C67" w:rsidRPr="006D16D9">
        <w:t>Rosimeri</w:t>
      </w:r>
      <w:proofErr w:type="spellEnd"/>
      <w:r w:rsidR="000E1C67" w:rsidRPr="006D16D9">
        <w:t xml:space="preserve"> de Freitas, telefone (51) 3655-1212.</w:t>
      </w:r>
    </w:p>
    <w:p w14:paraId="05BC869D" w14:textId="77777777" w:rsidR="000E1C67" w:rsidRDefault="000E1C67" w:rsidP="005E5B61">
      <w:pPr>
        <w:spacing w:line="360" w:lineRule="auto"/>
        <w:jc w:val="both"/>
      </w:pPr>
    </w:p>
    <w:p w14:paraId="2C84DA33" w14:textId="77777777" w:rsidR="000E1C67" w:rsidRPr="00D479C5" w:rsidRDefault="005E5B61" w:rsidP="000E1C67">
      <w:pPr>
        <w:spacing w:line="360" w:lineRule="auto"/>
        <w:jc w:val="both"/>
      </w:pPr>
      <w:r>
        <w:rPr>
          <w:b/>
        </w:rPr>
        <w:t>Emenda 01</w:t>
      </w:r>
      <w:r w:rsidR="00B467AF">
        <w:rPr>
          <w:b/>
        </w:rPr>
        <w:t>2</w:t>
      </w:r>
      <w:r w:rsidRPr="005E5B61">
        <w:t xml:space="preserve"> </w:t>
      </w:r>
      <w:r>
        <w:t>–</w:t>
      </w:r>
      <w:r w:rsidR="000E1C67" w:rsidRPr="000E1C67">
        <w:t xml:space="preserve"> </w:t>
      </w:r>
      <w:r w:rsidR="000E1C67" w:rsidRPr="00D479C5">
        <w:t>Associação dos Moradores da Cachoeirinha, CNPJ 05.747.891/0001-68, co</w:t>
      </w:r>
      <w:r w:rsidR="000E1C67">
        <w:t>ntato Eliane Terezinha Lucas de Souza</w:t>
      </w:r>
      <w:r w:rsidR="000E1C67" w:rsidRPr="00D479C5">
        <w:t xml:space="preserve">, </w:t>
      </w:r>
      <w:r w:rsidR="000E1C67">
        <w:t>telefone (51) 99608-7786</w:t>
      </w:r>
      <w:r w:rsidR="000E1C67" w:rsidRPr="00D479C5">
        <w:t>.</w:t>
      </w:r>
    </w:p>
    <w:p w14:paraId="7FB3B3F6" w14:textId="77777777" w:rsidR="000E1C67" w:rsidRDefault="000E1C67" w:rsidP="005E5B61">
      <w:pPr>
        <w:spacing w:line="360" w:lineRule="auto"/>
        <w:jc w:val="both"/>
      </w:pPr>
    </w:p>
    <w:p w14:paraId="2C0BD19D" w14:textId="77777777" w:rsidR="005E5B61" w:rsidRPr="00283255" w:rsidRDefault="005E5B61" w:rsidP="005E5B61">
      <w:pPr>
        <w:spacing w:line="360" w:lineRule="auto"/>
        <w:jc w:val="both"/>
      </w:pPr>
      <w:r>
        <w:rPr>
          <w:b/>
        </w:rPr>
        <w:lastRenderedPageBreak/>
        <w:t>Emenda 01</w:t>
      </w:r>
      <w:r w:rsidR="00B467AF">
        <w:rPr>
          <w:b/>
        </w:rPr>
        <w:t>3</w:t>
      </w:r>
      <w:r w:rsidR="00DC0F7B">
        <w:rPr>
          <w:b/>
        </w:rPr>
        <w:t xml:space="preserve"> </w:t>
      </w:r>
      <w:r>
        <w:t>–</w:t>
      </w:r>
      <w:r w:rsidR="000E1C67">
        <w:t xml:space="preserve"> Clube de Mães Cachoeirinha, CNPJ 12.674.298/0001-02, contato </w:t>
      </w:r>
      <w:proofErr w:type="spellStart"/>
      <w:r w:rsidR="000E1C67">
        <w:t>Renilda</w:t>
      </w:r>
      <w:proofErr w:type="spellEnd"/>
      <w:r w:rsidR="000E1C67">
        <w:t xml:space="preserve"> Silva Santos, telefone (51) 99774-8226.</w:t>
      </w:r>
    </w:p>
    <w:p w14:paraId="5C754794" w14:textId="77777777" w:rsidR="005E5B61" w:rsidRDefault="005E5B61" w:rsidP="005E5B61">
      <w:pPr>
        <w:spacing w:line="360" w:lineRule="auto"/>
        <w:rPr>
          <w:b/>
        </w:rPr>
      </w:pPr>
    </w:p>
    <w:p w14:paraId="1A47E6EA" w14:textId="77777777" w:rsidR="005E5B61" w:rsidRDefault="005E5B61" w:rsidP="005E5B61">
      <w:pPr>
        <w:spacing w:line="360" w:lineRule="auto"/>
        <w:jc w:val="both"/>
      </w:pPr>
    </w:p>
    <w:p w14:paraId="537252EF" w14:textId="77777777" w:rsidR="005E5B61" w:rsidRDefault="005E5B61" w:rsidP="000202A4">
      <w:pPr>
        <w:spacing w:line="360" w:lineRule="auto"/>
        <w:jc w:val="center"/>
      </w:pPr>
    </w:p>
    <w:p w14:paraId="63E46FF1" w14:textId="77777777" w:rsidR="005E5B61" w:rsidRDefault="005E5B61" w:rsidP="000202A4">
      <w:pPr>
        <w:spacing w:line="360" w:lineRule="auto"/>
        <w:jc w:val="center"/>
      </w:pPr>
    </w:p>
    <w:p w14:paraId="4DA75794" w14:textId="77777777" w:rsidR="005E5B61" w:rsidRDefault="005E5B61" w:rsidP="000202A4">
      <w:pPr>
        <w:spacing w:line="360" w:lineRule="auto"/>
        <w:jc w:val="center"/>
      </w:pPr>
    </w:p>
    <w:p w14:paraId="27D7993E" w14:textId="77777777" w:rsidR="005E5B61" w:rsidRDefault="005E5B61" w:rsidP="000202A4">
      <w:pPr>
        <w:spacing w:line="360" w:lineRule="auto"/>
        <w:jc w:val="center"/>
      </w:pPr>
    </w:p>
    <w:p w14:paraId="5172F33D" w14:textId="77777777" w:rsidR="00E91DFC" w:rsidRPr="00283255" w:rsidRDefault="00E91DFC" w:rsidP="005A192C">
      <w:pPr>
        <w:spacing w:line="360" w:lineRule="auto"/>
        <w:jc w:val="center"/>
      </w:pPr>
    </w:p>
    <w:sectPr w:rsidR="00E91DFC" w:rsidRPr="00283255" w:rsidSect="00FC3A7B">
      <w:footnotePr>
        <w:pos w:val="beneathText"/>
      </w:footnotePr>
      <w:pgSz w:w="11905" w:h="16837" w:code="9"/>
      <w:pgMar w:top="1979" w:right="851" w:bottom="1134" w:left="1701" w:header="284" w:footer="8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09858" w14:textId="77777777" w:rsidR="00225ABE" w:rsidRDefault="00225ABE">
      <w:r>
        <w:separator/>
      </w:r>
    </w:p>
  </w:endnote>
  <w:endnote w:type="continuationSeparator" w:id="0">
    <w:p w14:paraId="40EAA385" w14:textId="77777777" w:rsidR="00225ABE" w:rsidRDefault="00225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896D8" w14:textId="77777777" w:rsidR="00225ABE" w:rsidRDefault="00225ABE">
      <w:r>
        <w:separator/>
      </w:r>
    </w:p>
  </w:footnote>
  <w:footnote w:type="continuationSeparator" w:id="0">
    <w:p w14:paraId="6C42E47C" w14:textId="77777777" w:rsidR="00225ABE" w:rsidRDefault="00225A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11CF54EE"/>
    <w:multiLevelType w:val="hybridMultilevel"/>
    <w:tmpl w:val="3C7E38AE"/>
    <w:lvl w:ilvl="0" w:tplc="65000AA2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2" w15:restartNumberingAfterBreak="0">
    <w:nsid w:val="16D0690F"/>
    <w:multiLevelType w:val="hybridMultilevel"/>
    <w:tmpl w:val="37088B78"/>
    <w:lvl w:ilvl="0" w:tplc="49F6EBDE">
      <w:start w:val="3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3" w15:restartNumberingAfterBreak="0">
    <w:nsid w:val="17BA736B"/>
    <w:multiLevelType w:val="hybridMultilevel"/>
    <w:tmpl w:val="36E43EE2"/>
    <w:lvl w:ilvl="0" w:tplc="71F41918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4" w15:restartNumberingAfterBreak="0">
    <w:nsid w:val="28061E2D"/>
    <w:multiLevelType w:val="hybridMultilevel"/>
    <w:tmpl w:val="A21A6176"/>
    <w:lvl w:ilvl="0" w:tplc="0416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C1388B"/>
    <w:multiLevelType w:val="hybridMultilevel"/>
    <w:tmpl w:val="2898BE30"/>
    <w:lvl w:ilvl="0" w:tplc="0416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73F722A"/>
    <w:multiLevelType w:val="hybridMultilevel"/>
    <w:tmpl w:val="2F785E8C"/>
    <w:lvl w:ilvl="0" w:tplc="04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9FC033A"/>
    <w:multiLevelType w:val="hybridMultilevel"/>
    <w:tmpl w:val="727A176A"/>
    <w:lvl w:ilvl="0" w:tplc="04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B4B2F99"/>
    <w:multiLevelType w:val="hybridMultilevel"/>
    <w:tmpl w:val="C4AC9658"/>
    <w:lvl w:ilvl="0" w:tplc="DEEC9B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BFA601A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A50075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736EFD"/>
    <w:multiLevelType w:val="hybridMultilevel"/>
    <w:tmpl w:val="3BEC16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660C2A"/>
    <w:multiLevelType w:val="hybridMultilevel"/>
    <w:tmpl w:val="C1DE1230"/>
    <w:lvl w:ilvl="0" w:tplc="85B284C4">
      <w:start w:val="1"/>
      <w:numFmt w:val="lowerLetter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11" w15:restartNumberingAfterBreak="0">
    <w:nsid w:val="5EB175DC"/>
    <w:multiLevelType w:val="multilevel"/>
    <w:tmpl w:val="FAA4F65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9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623729C1"/>
    <w:multiLevelType w:val="multilevel"/>
    <w:tmpl w:val="A21A617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A531E1"/>
    <w:multiLevelType w:val="hybridMultilevel"/>
    <w:tmpl w:val="21FABBEC"/>
    <w:lvl w:ilvl="0" w:tplc="2DE2983E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14" w15:restartNumberingAfterBreak="0">
    <w:nsid w:val="777050ED"/>
    <w:multiLevelType w:val="hybridMultilevel"/>
    <w:tmpl w:val="51826488"/>
    <w:lvl w:ilvl="0" w:tplc="0416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3"/>
  </w:num>
  <w:num w:numId="3">
    <w:abstractNumId w:val="1"/>
  </w:num>
  <w:num w:numId="4">
    <w:abstractNumId w:val="7"/>
  </w:num>
  <w:num w:numId="5">
    <w:abstractNumId w:val="2"/>
  </w:num>
  <w:num w:numId="6">
    <w:abstractNumId w:val="3"/>
  </w:num>
  <w:num w:numId="7">
    <w:abstractNumId w:val="8"/>
  </w:num>
  <w:num w:numId="8">
    <w:abstractNumId w:val="10"/>
  </w:num>
  <w:num w:numId="9">
    <w:abstractNumId w:val="11"/>
  </w:num>
  <w:num w:numId="10">
    <w:abstractNumId w:val="6"/>
  </w:num>
  <w:num w:numId="11">
    <w:abstractNumId w:val="9"/>
  </w:num>
  <w:num w:numId="12">
    <w:abstractNumId w:val="5"/>
  </w:num>
  <w:num w:numId="13">
    <w:abstractNumId w:val="14"/>
  </w:num>
  <w:num w:numId="14">
    <w:abstractNumId w:val="4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00B2"/>
    <w:rsid w:val="00000423"/>
    <w:rsid w:val="0000431A"/>
    <w:rsid w:val="00005F9E"/>
    <w:rsid w:val="000148C6"/>
    <w:rsid w:val="000202A4"/>
    <w:rsid w:val="00024A1C"/>
    <w:rsid w:val="000278FE"/>
    <w:rsid w:val="00030B0F"/>
    <w:rsid w:val="00035D77"/>
    <w:rsid w:val="00041B43"/>
    <w:rsid w:val="0005405C"/>
    <w:rsid w:val="000541BF"/>
    <w:rsid w:val="00060079"/>
    <w:rsid w:val="00060351"/>
    <w:rsid w:val="00084ED0"/>
    <w:rsid w:val="000868B7"/>
    <w:rsid w:val="000A4C71"/>
    <w:rsid w:val="000B1735"/>
    <w:rsid w:val="000B32B9"/>
    <w:rsid w:val="000C1C4F"/>
    <w:rsid w:val="000E1C67"/>
    <w:rsid w:val="000F1DA9"/>
    <w:rsid w:val="000F31AD"/>
    <w:rsid w:val="000F53DE"/>
    <w:rsid w:val="001005FB"/>
    <w:rsid w:val="001018B6"/>
    <w:rsid w:val="0010414E"/>
    <w:rsid w:val="00110ADB"/>
    <w:rsid w:val="00111525"/>
    <w:rsid w:val="00111695"/>
    <w:rsid w:val="0011388F"/>
    <w:rsid w:val="0011705D"/>
    <w:rsid w:val="0012524E"/>
    <w:rsid w:val="00131998"/>
    <w:rsid w:val="001352E7"/>
    <w:rsid w:val="00144CC2"/>
    <w:rsid w:val="00146B7C"/>
    <w:rsid w:val="00157834"/>
    <w:rsid w:val="0016785F"/>
    <w:rsid w:val="0017112A"/>
    <w:rsid w:val="00176F93"/>
    <w:rsid w:val="00183418"/>
    <w:rsid w:val="00192AA8"/>
    <w:rsid w:val="001A7D26"/>
    <w:rsid w:val="001B2F3D"/>
    <w:rsid w:val="001C1D5D"/>
    <w:rsid w:val="001C4987"/>
    <w:rsid w:val="001D328F"/>
    <w:rsid w:val="001D3A09"/>
    <w:rsid w:val="001D4964"/>
    <w:rsid w:val="001E3644"/>
    <w:rsid w:val="001E46A8"/>
    <w:rsid w:val="00214575"/>
    <w:rsid w:val="00220FBF"/>
    <w:rsid w:val="00225ABE"/>
    <w:rsid w:val="0023184D"/>
    <w:rsid w:val="002357ED"/>
    <w:rsid w:val="002370EC"/>
    <w:rsid w:val="00237F8B"/>
    <w:rsid w:val="002518FA"/>
    <w:rsid w:val="00252ABB"/>
    <w:rsid w:val="002570C6"/>
    <w:rsid w:val="002656F3"/>
    <w:rsid w:val="00277240"/>
    <w:rsid w:val="00280AEE"/>
    <w:rsid w:val="00283255"/>
    <w:rsid w:val="00287790"/>
    <w:rsid w:val="00287CD3"/>
    <w:rsid w:val="0029406F"/>
    <w:rsid w:val="002A2219"/>
    <w:rsid w:val="002A2F8D"/>
    <w:rsid w:val="002A41C6"/>
    <w:rsid w:val="002A445D"/>
    <w:rsid w:val="002A5F2D"/>
    <w:rsid w:val="002B28F6"/>
    <w:rsid w:val="002C4480"/>
    <w:rsid w:val="002D4783"/>
    <w:rsid w:val="002E4AAA"/>
    <w:rsid w:val="002F07E0"/>
    <w:rsid w:val="00303B6A"/>
    <w:rsid w:val="003105FF"/>
    <w:rsid w:val="003108EA"/>
    <w:rsid w:val="00311F42"/>
    <w:rsid w:val="00315161"/>
    <w:rsid w:val="00316BF6"/>
    <w:rsid w:val="003200B2"/>
    <w:rsid w:val="003268F8"/>
    <w:rsid w:val="003371F2"/>
    <w:rsid w:val="0034100A"/>
    <w:rsid w:val="00344586"/>
    <w:rsid w:val="00351ECA"/>
    <w:rsid w:val="0035726F"/>
    <w:rsid w:val="00366C4F"/>
    <w:rsid w:val="00372B75"/>
    <w:rsid w:val="003750B7"/>
    <w:rsid w:val="00375441"/>
    <w:rsid w:val="0037789C"/>
    <w:rsid w:val="00384296"/>
    <w:rsid w:val="00386E1C"/>
    <w:rsid w:val="003A6997"/>
    <w:rsid w:val="003B24B6"/>
    <w:rsid w:val="003B37BA"/>
    <w:rsid w:val="003B6BB0"/>
    <w:rsid w:val="003E5435"/>
    <w:rsid w:val="0040158A"/>
    <w:rsid w:val="00404357"/>
    <w:rsid w:val="004074FE"/>
    <w:rsid w:val="00421EF4"/>
    <w:rsid w:val="00433E56"/>
    <w:rsid w:val="00444A31"/>
    <w:rsid w:val="00446893"/>
    <w:rsid w:val="00452387"/>
    <w:rsid w:val="00455418"/>
    <w:rsid w:val="00457D3F"/>
    <w:rsid w:val="00472910"/>
    <w:rsid w:val="0048454E"/>
    <w:rsid w:val="00484850"/>
    <w:rsid w:val="00495955"/>
    <w:rsid w:val="004A2378"/>
    <w:rsid w:val="004A53DB"/>
    <w:rsid w:val="004B2564"/>
    <w:rsid w:val="004C0E28"/>
    <w:rsid w:val="004C4DE4"/>
    <w:rsid w:val="004E122E"/>
    <w:rsid w:val="004E3C0E"/>
    <w:rsid w:val="004F039A"/>
    <w:rsid w:val="004F52FB"/>
    <w:rsid w:val="005018C1"/>
    <w:rsid w:val="00514C52"/>
    <w:rsid w:val="005155F6"/>
    <w:rsid w:val="0052169A"/>
    <w:rsid w:val="00526A33"/>
    <w:rsid w:val="005302B4"/>
    <w:rsid w:val="00551BB3"/>
    <w:rsid w:val="00553C75"/>
    <w:rsid w:val="00554139"/>
    <w:rsid w:val="005555D0"/>
    <w:rsid w:val="00556744"/>
    <w:rsid w:val="005643D0"/>
    <w:rsid w:val="0056588B"/>
    <w:rsid w:val="00571DE9"/>
    <w:rsid w:val="00584510"/>
    <w:rsid w:val="00594E03"/>
    <w:rsid w:val="005A17AD"/>
    <w:rsid w:val="005A192C"/>
    <w:rsid w:val="005A663A"/>
    <w:rsid w:val="005B7F39"/>
    <w:rsid w:val="005C2328"/>
    <w:rsid w:val="005E0F91"/>
    <w:rsid w:val="005E12E4"/>
    <w:rsid w:val="005E5B61"/>
    <w:rsid w:val="005F224F"/>
    <w:rsid w:val="005F284C"/>
    <w:rsid w:val="005F616E"/>
    <w:rsid w:val="00603CF3"/>
    <w:rsid w:val="006151D4"/>
    <w:rsid w:val="00625CAA"/>
    <w:rsid w:val="00634058"/>
    <w:rsid w:val="00634B93"/>
    <w:rsid w:val="00640E41"/>
    <w:rsid w:val="00647ED2"/>
    <w:rsid w:val="00656426"/>
    <w:rsid w:val="006669FE"/>
    <w:rsid w:val="006706D2"/>
    <w:rsid w:val="0067693F"/>
    <w:rsid w:val="00685709"/>
    <w:rsid w:val="00687EB0"/>
    <w:rsid w:val="00693C6E"/>
    <w:rsid w:val="006A42AA"/>
    <w:rsid w:val="006C70D4"/>
    <w:rsid w:val="006D41BD"/>
    <w:rsid w:val="006D5F0C"/>
    <w:rsid w:val="006F7753"/>
    <w:rsid w:val="00710DA1"/>
    <w:rsid w:val="00714EEA"/>
    <w:rsid w:val="00722ACE"/>
    <w:rsid w:val="00725909"/>
    <w:rsid w:val="00727E10"/>
    <w:rsid w:val="007346A3"/>
    <w:rsid w:val="00745252"/>
    <w:rsid w:val="00746DB6"/>
    <w:rsid w:val="00750D14"/>
    <w:rsid w:val="00755442"/>
    <w:rsid w:val="00767C00"/>
    <w:rsid w:val="00771389"/>
    <w:rsid w:val="00772611"/>
    <w:rsid w:val="00777F6B"/>
    <w:rsid w:val="007857D7"/>
    <w:rsid w:val="007878E1"/>
    <w:rsid w:val="00792C76"/>
    <w:rsid w:val="00793CDB"/>
    <w:rsid w:val="00795A90"/>
    <w:rsid w:val="007A69D3"/>
    <w:rsid w:val="007B1431"/>
    <w:rsid w:val="007C2F7F"/>
    <w:rsid w:val="007C3224"/>
    <w:rsid w:val="007E08C5"/>
    <w:rsid w:val="007E1011"/>
    <w:rsid w:val="007E1732"/>
    <w:rsid w:val="007E6433"/>
    <w:rsid w:val="007F011B"/>
    <w:rsid w:val="007F240D"/>
    <w:rsid w:val="007F3747"/>
    <w:rsid w:val="007F500A"/>
    <w:rsid w:val="007F6ED2"/>
    <w:rsid w:val="00804EA6"/>
    <w:rsid w:val="008140FA"/>
    <w:rsid w:val="00816D74"/>
    <w:rsid w:val="00817CCF"/>
    <w:rsid w:val="008200FE"/>
    <w:rsid w:val="00834302"/>
    <w:rsid w:val="008506E7"/>
    <w:rsid w:val="00860496"/>
    <w:rsid w:val="00862F53"/>
    <w:rsid w:val="008645B6"/>
    <w:rsid w:val="00867838"/>
    <w:rsid w:val="00883386"/>
    <w:rsid w:val="00892B30"/>
    <w:rsid w:val="00897344"/>
    <w:rsid w:val="00897ADF"/>
    <w:rsid w:val="008A22DC"/>
    <w:rsid w:val="008A5413"/>
    <w:rsid w:val="008B7E7F"/>
    <w:rsid w:val="008B7F51"/>
    <w:rsid w:val="008D2425"/>
    <w:rsid w:val="008D4F18"/>
    <w:rsid w:val="008D75EA"/>
    <w:rsid w:val="008E1686"/>
    <w:rsid w:val="008F418E"/>
    <w:rsid w:val="00900684"/>
    <w:rsid w:val="00906A45"/>
    <w:rsid w:val="009151C9"/>
    <w:rsid w:val="00925DF5"/>
    <w:rsid w:val="00926AE6"/>
    <w:rsid w:val="00930AF1"/>
    <w:rsid w:val="009332FE"/>
    <w:rsid w:val="00941E77"/>
    <w:rsid w:val="00957865"/>
    <w:rsid w:val="00960322"/>
    <w:rsid w:val="009779B4"/>
    <w:rsid w:val="00992C63"/>
    <w:rsid w:val="009940F4"/>
    <w:rsid w:val="009A3AA7"/>
    <w:rsid w:val="009A7431"/>
    <w:rsid w:val="009B33B6"/>
    <w:rsid w:val="009B5069"/>
    <w:rsid w:val="009C392B"/>
    <w:rsid w:val="009C5F9F"/>
    <w:rsid w:val="009D3AA9"/>
    <w:rsid w:val="009F6FE3"/>
    <w:rsid w:val="009F7691"/>
    <w:rsid w:val="009F7B5B"/>
    <w:rsid w:val="00A00EBE"/>
    <w:rsid w:val="00A02545"/>
    <w:rsid w:val="00A06EAC"/>
    <w:rsid w:val="00A1101A"/>
    <w:rsid w:val="00A12BFD"/>
    <w:rsid w:val="00A23158"/>
    <w:rsid w:val="00A27CD0"/>
    <w:rsid w:val="00A33708"/>
    <w:rsid w:val="00A344EF"/>
    <w:rsid w:val="00A425B5"/>
    <w:rsid w:val="00A45F67"/>
    <w:rsid w:val="00A5184D"/>
    <w:rsid w:val="00A51D72"/>
    <w:rsid w:val="00A67A18"/>
    <w:rsid w:val="00A67DC2"/>
    <w:rsid w:val="00A740BB"/>
    <w:rsid w:val="00A77F58"/>
    <w:rsid w:val="00A87BEB"/>
    <w:rsid w:val="00A9520C"/>
    <w:rsid w:val="00AC0DA6"/>
    <w:rsid w:val="00AC4D1E"/>
    <w:rsid w:val="00AD01B1"/>
    <w:rsid w:val="00AD6CD7"/>
    <w:rsid w:val="00AF2F47"/>
    <w:rsid w:val="00B0643D"/>
    <w:rsid w:val="00B149AF"/>
    <w:rsid w:val="00B15AC7"/>
    <w:rsid w:val="00B32539"/>
    <w:rsid w:val="00B32E5E"/>
    <w:rsid w:val="00B467AF"/>
    <w:rsid w:val="00B51491"/>
    <w:rsid w:val="00B56E37"/>
    <w:rsid w:val="00B576A3"/>
    <w:rsid w:val="00B627C9"/>
    <w:rsid w:val="00B66EF9"/>
    <w:rsid w:val="00B671C4"/>
    <w:rsid w:val="00B72506"/>
    <w:rsid w:val="00B75391"/>
    <w:rsid w:val="00B82BBE"/>
    <w:rsid w:val="00B840B3"/>
    <w:rsid w:val="00B927A9"/>
    <w:rsid w:val="00B9402F"/>
    <w:rsid w:val="00BA0E37"/>
    <w:rsid w:val="00BA33A0"/>
    <w:rsid w:val="00BA7E67"/>
    <w:rsid w:val="00BB7D25"/>
    <w:rsid w:val="00BC2DEA"/>
    <w:rsid w:val="00BC75EB"/>
    <w:rsid w:val="00BE6ADE"/>
    <w:rsid w:val="00BF1A80"/>
    <w:rsid w:val="00BF48D4"/>
    <w:rsid w:val="00C254F4"/>
    <w:rsid w:val="00C31088"/>
    <w:rsid w:val="00C32244"/>
    <w:rsid w:val="00C4519C"/>
    <w:rsid w:val="00C451B0"/>
    <w:rsid w:val="00C52F9F"/>
    <w:rsid w:val="00C550AD"/>
    <w:rsid w:val="00C57087"/>
    <w:rsid w:val="00C60B71"/>
    <w:rsid w:val="00C701C0"/>
    <w:rsid w:val="00C85E25"/>
    <w:rsid w:val="00C91032"/>
    <w:rsid w:val="00C94ED5"/>
    <w:rsid w:val="00C94F33"/>
    <w:rsid w:val="00CB4A3F"/>
    <w:rsid w:val="00CC0B6D"/>
    <w:rsid w:val="00CD0EBD"/>
    <w:rsid w:val="00CD4FCD"/>
    <w:rsid w:val="00CE14C3"/>
    <w:rsid w:val="00CE51D0"/>
    <w:rsid w:val="00CF4BF0"/>
    <w:rsid w:val="00D243F1"/>
    <w:rsid w:val="00D32299"/>
    <w:rsid w:val="00D36DA1"/>
    <w:rsid w:val="00D4109B"/>
    <w:rsid w:val="00D45E2A"/>
    <w:rsid w:val="00D51CD1"/>
    <w:rsid w:val="00D523DF"/>
    <w:rsid w:val="00D5561C"/>
    <w:rsid w:val="00D603A0"/>
    <w:rsid w:val="00D65BA8"/>
    <w:rsid w:val="00D74971"/>
    <w:rsid w:val="00D81C4B"/>
    <w:rsid w:val="00D92175"/>
    <w:rsid w:val="00D925A8"/>
    <w:rsid w:val="00DA19E0"/>
    <w:rsid w:val="00DB463D"/>
    <w:rsid w:val="00DB6098"/>
    <w:rsid w:val="00DB621A"/>
    <w:rsid w:val="00DB70DB"/>
    <w:rsid w:val="00DC0F7B"/>
    <w:rsid w:val="00DC3FF8"/>
    <w:rsid w:val="00DC5B9D"/>
    <w:rsid w:val="00DE533D"/>
    <w:rsid w:val="00E02E09"/>
    <w:rsid w:val="00E032EC"/>
    <w:rsid w:val="00E104C4"/>
    <w:rsid w:val="00E10CC5"/>
    <w:rsid w:val="00E216C7"/>
    <w:rsid w:val="00E254B6"/>
    <w:rsid w:val="00E420B6"/>
    <w:rsid w:val="00E45A71"/>
    <w:rsid w:val="00E570A3"/>
    <w:rsid w:val="00E64C03"/>
    <w:rsid w:val="00E723AB"/>
    <w:rsid w:val="00E7445C"/>
    <w:rsid w:val="00E87514"/>
    <w:rsid w:val="00E91DFC"/>
    <w:rsid w:val="00EA2033"/>
    <w:rsid w:val="00EA4CBC"/>
    <w:rsid w:val="00EA503F"/>
    <w:rsid w:val="00EB289B"/>
    <w:rsid w:val="00EB4552"/>
    <w:rsid w:val="00EC0F41"/>
    <w:rsid w:val="00ED4D74"/>
    <w:rsid w:val="00ED7776"/>
    <w:rsid w:val="00EE5D17"/>
    <w:rsid w:val="00EF27FD"/>
    <w:rsid w:val="00F0426B"/>
    <w:rsid w:val="00F05759"/>
    <w:rsid w:val="00F069FE"/>
    <w:rsid w:val="00F06BF7"/>
    <w:rsid w:val="00F10699"/>
    <w:rsid w:val="00F151D9"/>
    <w:rsid w:val="00F333EA"/>
    <w:rsid w:val="00F46908"/>
    <w:rsid w:val="00F54FC9"/>
    <w:rsid w:val="00F55786"/>
    <w:rsid w:val="00F572DA"/>
    <w:rsid w:val="00F575BF"/>
    <w:rsid w:val="00F600D4"/>
    <w:rsid w:val="00F66F33"/>
    <w:rsid w:val="00F67EAB"/>
    <w:rsid w:val="00F95822"/>
    <w:rsid w:val="00FA3F90"/>
    <w:rsid w:val="00FA5461"/>
    <w:rsid w:val="00FB0C92"/>
    <w:rsid w:val="00FB173C"/>
    <w:rsid w:val="00FB2026"/>
    <w:rsid w:val="00FB2FF2"/>
    <w:rsid w:val="00FC3A7B"/>
    <w:rsid w:val="00FC5370"/>
    <w:rsid w:val="00FD04DC"/>
    <w:rsid w:val="00FD226F"/>
    <w:rsid w:val="00FD2561"/>
    <w:rsid w:val="00FD692A"/>
    <w:rsid w:val="00FE2468"/>
    <w:rsid w:val="00FE577F"/>
    <w:rsid w:val="00FF5534"/>
    <w:rsid w:val="00FF6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1D88F7"/>
  <w15:docId w15:val="{6D906728-79F3-4BAA-99FD-7992FACAA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6D2"/>
    <w:rPr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FD692A"/>
    <w:pPr>
      <w:keepNext/>
      <w:tabs>
        <w:tab w:val="num" w:pos="0"/>
      </w:tabs>
      <w:jc w:val="center"/>
      <w:outlineLvl w:val="0"/>
    </w:pPr>
    <w:rPr>
      <w:b/>
      <w:bCs/>
    </w:rPr>
  </w:style>
  <w:style w:type="paragraph" w:styleId="Ttulo2">
    <w:name w:val="heading 2"/>
    <w:basedOn w:val="Normal"/>
    <w:next w:val="Normal"/>
    <w:link w:val="Ttulo2Char"/>
    <w:uiPriority w:val="9"/>
    <w:qFormat/>
    <w:rsid w:val="00FD692A"/>
    <w:pPr>
      <w:keepNext/>
      <w:tabs>
        <w:tab w:val="num" w:pos="0"/>
      </w:tabs>
      <w:jc w:val="both"/>
      <w:outlineLvl w:val="1"/>
    </w:pPr>
    <w:rPr>
      <w:rFonts w:eastAsia="Arial Unicode MS"/>
      <w:b/>
      <w:szCs w:val="20"/>
    </w:rPr>
  </w:style>
  <w:style w:type="paragraph" w:styleId="Ttulo3">
    <w:name w:val="heading 3"/>
    <w:basedOn w:val="Normal"/>
    <w:next w:val="Normal"/>
    <w:link w:val="Ttulo3Char"/>
    <w:uiPriority w:val="9"/>
    <w:qFormat/>
    <w:rsid w:val="00FD692A"/>
    <w:pPr>
      <w:keepNext/>
      <w:tabs>
        <w:tab w:val="num" w:pos="0"/>
      </w:tabs>
      <w:outlineLvl w:val="2"/>
    </w:pPr>
    <w:rPr>
      <w:b/>
    </w:rPr>
  </w:style>
  <w:style w:type="paragraph" w:styleId="Ttulo4">
    <w:name w:val="heading 4"/>
    <w:basedOn w:val="Normal"/>
    <w:next w:val="Normal"/>
    <w:link w:val="Ttulo4Char"/>
    <w:uiPriority w:val="9"/>
    <w:qFormat/>
    <w:rsid w:val="006706D2"/>
    <w:pPr>
      <w:keepNext/>
      <w:jc w:val="center"/>
      <w:outlineLvl w:val="3"/>
    </w:pPr>
    <w:rPr>
      <w:b/>
      <w:bCs/>
      <w:sz w:val="20"/>
    </w:rPr>
  </w:style>
  <w:style w:type="paragraph" w:styleId="Ttulo5">
    <w:name w:val="heading 5"/>
    <w:basedOn w:val="Normal"/>
    <w:next w:val="Normal"/>
    <w:link w:val="Ttulo5Char"/>
    <w:uiPriority w:val="9"/>
    <w:qFormat/>
    <w:rsid w:val="00FD692A"/>
    <w:pPr>
      <w:keepNext/>
      <w:tabs>
        <w:tab w:val="num" w:pos="0"/>
      </w:tabs>
      <w:ind w:left="4320"/>
      <w:jc w:val="both"/>
      <w:outlineLvl w:val="4"/>
    </w:pPr>
    <w:rPr>
      <w:rFonts w:eastAsia="Arial Unicode MS"/>
      <w:b/>
      <w:sz w:val="28"/>
      <w:szCs w:val="20"/>
    </w:rPr>
  </w:style>
  <w:style w:type="paragraph" w:styleId="Ttulo6">
    <w:name w:val="heading 6"/>
    <w:basedOn w:val="Normal"/>
    <w:next w:val="Normal"/>
    <w:link w:val="Ttulo6Char"/>
    <w:uiPriority w:val="9"/>
    <w:qFormat/>
    <w:rsid w:val="00CD0EBD"/>
    <w:pPr>
      <w:keepNext/>
      <w:widowControl w:val="0"/>
      <w:tabs>
        <w:tab w:val="left" w:pos="1776"/>
      </w:tabs>
      <w:snapToGrid w:val="0"/>
      <w:jc w:val="center"/>
      <w:outlineLvl w:val="5"/>
    </w:pPr>
    <w:rPr>
      <w:rFonts w:eastAsia="Arial Unicode MS"/>
      <w:b/>
      <w:bCs/>
      <w:szCs w:val="20"/>
    </w:rPr>
  </w:style>
  <w:style w:type="paragraph" w:styleId="Ttulo7">
    <w:name w:val="heading 7"/>
    <w:basedOn w:val="Normal"/>
    <w:next w:val="Normal"/>
    <w:link w:val="Ttulo7Char"/>
    <w:uiPriority w:val="9"/>
    <w:qFormat/>
    <w:rsid w:val="00CD0EBD"/>
    <w:pPr>
      <w:keepNext/>
      <w:tabs>
        <w:tab w:val="left" w:pos="4678"/>
      </w:tabs>
      <w:jc w:val="both"/>
      <w:outlineLvl w:val="6"/>
    </w:pPr>
    <w:rPr>
      <w:rFonts w:ascii="Arial" w:hAnsi="Arial" w:cs="Arial"/>
      <w:b/>
      <w:bCs/>
      <w:sz w:val="20"/>
      <w:szCs w:val="20"/>
    </w:rPr>
  </w:style>
  <w:style w:type="paragraph" w:styleId="Ttulo8">
    <w:name w:val="heading 8"/>
    <w:basedOn w:val="Normal"/>
    <w:next w:val="Normal"/>
    <w:link w:val="Ttulo8Char"/>
    <w:uiPriority w:val="9"/>
    <w:qFormat/>
    <w:rsid w:val="00CD0EBD"/>
    <w:pPr>
      <w:keepNext/>
      <w:jc w:val="both"/>
      <w:outlineLvl w:val="7"/>
    </w:pPr>
    <w:rPr>
      <w:b/>
      <w:bCs/>
      <w:sz w:val="28"/>
    </w:rPr>
  </w:style>
  <w:style w:type="paragraph" w:styleId="Ttulo9">
    <w:name w:val="heading 9"/>
    <w:basedOn w:val="Normal"/>
    <w:next w:val="Normal"/>
    <w:link w:val="Ttulo9Char"/>
    <w:uiPriority w:val="9"/>
    <w:qFormat/>
    <w:rsid w:val="00CD0EBD"/>
    <w:pPr>
      <w:keepNext/>
      <w:jc w:val="center"/>
      <w:outlineLvl w:val="8"/>
    </w:pPr>
    <w:rPr>
      <w:rFonts w:ascii="Arial" w:hAnsi="Arial" w:cs="Arial"/>
      <w:b/>
      <w:sz w:val="22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FD692A"/>
  </w:style>
  <w:style w:type="character" w:customStyle="1" w:styleId="WW-Absatz-Standardschriftart">
    <w:name w:val="WW-Absatz-Standardschriftart"/>
    <w:rsid w:val="00FD692A"/>
  </w:style>
  <w:style w:type="character" w:customStyle="1" w:styleId="WW8Num4z0">
    <w:name w:val="WW8Num4z0"/>
    <w:rsid w:val="00FD692A"/>
    <w:rPr>
      <w:rFonts w:ascii="Symbol" w:hAnsi="Symbol"/>
    </w:rPr>
  </w:style>
  <w:style w:type="character" w:customStyle="1" w:styleId="WW8Num9z1">
    <w:name w:val="WW8Num9z1"/>
    <w:rsid w:val="00FD692A"/>
    <w:rPr>
      <w:rFonts w:ascii="Times New Roman" w:eastAsia="Times New Roman" w:hAnsi="Times New Roman" w:cs="Times New Roman"/>
    </w:rPr>
  </w:style>
  <w:style w:type="character" w:customStyle="1" w:styleId="WW8Num10z0">
    <w:name w:val="WW8Num10z0"/>
    <w:rsid w:val="00FD692A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FD692A"/>
    <w:rPr>
      <w:rFonts w:ascii="Courier New" w:hAnsi="Courier New"/>
    </w:rPr>
  </w:style>
  <w:style w:type="character" w:customStyle="1" w:styleId="WW8Num10z2">
    <w:name w:val="WW8Num10z2"/>
    <w:rsid w:val="00FD692A"/>
    <w:rPr>
      <w:rFonts w:ascii="Wingdings" w:hAnsi="Wingdings"/>
    </w:rPr>
  </w:style>
  <w:style w:type="character" w:customStyle="1" w:styleId="WW8Num10z3">
    <w:name w:val="WW8Num10z3"/>
    <w:rsid w:val="00FD692A"/>
    <w:rPr>
      <w:rFonts w:ascii="Symbol" w:hAnsi="Symbol"/>
    </w:rPr>
  </w:style>
  <w:style w:type="character" w:customStyle="1" w:styleId="WW8Num16z0">
    <w:name w:val="WW8Num16z0"/>
    <w:rsid w:val="00FD692A"/>
    <w:rPr>
      <w:b w:val="0"/>
    </w:rPr>
  </w:style>
  <w:style w:type="character" w:customStyle="1" w:styleId="WW8Num17z0">
    <w:name w:val="WW8Num17z0"/>
    <w:rsid w:val="00FD692A"/>
    <w:rPr>
      <w:rFonts w:ascii="Symbol" w:hAnsi="Symbol"/>
    </w:rPr>
  </w:style>
  <w:style w:type="character" w:customStyle="1" w:styleId="WW8Num19z0">
    <w:name w:val="WW8Num19z0"/>
    <w:rsid w:val="00FD692A"/>
    <w:rPr>
      <w:rFonts w:ascii="Symbol" w:hAnsi="Symbol"/>
    </w:rPr>
  </w:style>
  <w:style w:type="character" w:customStyle="1" w:styleId="WW8Num31z0">
    <w:name w:val="WW8Num31z0"/>
    <w:rsid w:val="00FD692A"/>
    <w:rPr>
      <w:rFonts w:ascii="Symbol" w:hAnsi="Symbol"/>
    </w:rPr>
  </w:style>
  <w:style w:type="character" w:customStyle="1" w:styleId="WW8Num32z1">
    <w:name w:val="WW8Num32z1"/>
    <w:rsid w:val="00FD692A"/>
    <w:rPr>
      <w:rFonts w:ascii="Times New Roman" w:eastAsia="Times New Roman" w:hAnsi="Times New Roman" w:cs="Times New Roman"/>
    </w:rPr>
  </w:style>
  <w:style w:type="character" w:customStyle="1" w:styleId="WW8Num33z0">
    <w:name w:val="WW8Num33z0"/>
    <w:rsid w:val="00FD692A"/>
    <w:rPr>
      <w:rFonts w:ascii="Symbol" w:hAnsi="Symbol"/>
    </w:rPr>
  </w:style>
  <w:style w:type="character" w:styleId="Nmerodepgina">
    <w:name w:val="page number"/>
    <w:basedOn w:val="Fontepargpadro"/>
    <w:rsid w:val="00FD692A"/>
  </w:style>
  <w:style w:type="paragraph" w:customStyle="1" w:styleId="Captulo">
    <w:name w:val="Capítulo"/>
    <w:basedOn w:val="Normal"/>
    <w:next w:val="Corpodetexto"/>
    <w:rsid w:val="00FD692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Corpodetexto">
    <w:name w:val="Body Text"/>
    <w:basedOn w:val="Normal"/>
    <w:link w:val="CorpodetextoChar"/>
    <w:uiPriority w:val="99"/>
    <w:rsid w:val="00FD692A"/>
    <w:rPr>
      <w:b/>
      <w:bCs/>
      <w:sz w:val="32"/>
    </w:rPr>
  </w:style>
  <w:style w:type="paragraph" w:styleId="Lista">
    <w:name w:val="List"/>
    <w:basedOn w:val="Corpodetexto"/>
    <w:rsid w:val="00FD692A"/>
    <w:rPr>
      <w:rFonts w:cs="Tahoma"/>
    </w:rPr>
  </w:style>
  <w:style w:type="paragraph" w:styleId="Legenda">
    <w:name w:val="caption"/>
    <w:basedOn w:val="Normal"/>
    <w:qFormat/>
    <w:rsid w:val="00FD692A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rsid w:val="00FD692A"/>
    <w:pPr>
      <w:suppressLineNumbers/>
    </w:pPr>
    <w:rPr>
      <w:rFonts w:cs="Tahoma"/>
    </w:rPr>
  </w:style>
  <w:style w:type="paragraph" w:styleId="Cabealho">
    <w:name w:val="header"/>
    <w:basedOn w:val="Normal"/>
    <w:link w:val="CabealhoChar"/>
    <w:uiPriority w:val="99"/>
    <w:rsid w:val="00FD692A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FD692A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link w:val="RecuodecorpodetextoChar"/>
    <w:uiPriority w:val="99"/>
    <w:rsid w:val="00FD692A"/>
    <w:pPr>
      <w:ind w:firstLine="1980"/>
      <w:jc w:val="both"/>
    </w:pPr>
  </w:style>
  <w:style w:type="paragraph" w:styleId="Ttulo">
    <w:name w:val="Title"/>
    <w:basedOn w:val="Normal"/>
    <w:next w:val="Subttulo"/>
    <w:link w:val="TtuloChar"/>
    <w:uiPriority w:val="10"/>
    <w:qFormat/>
    <w:rsid w:val="00FD692A"/>
    <w:pPr>
      <w:spacing w:before="100" w:after="100"/>
    </w:pPr>
    <w:rPr>
      <w:rFonts w:ascii="Arial Unicode MS" w:eastAsia="Arial Unicode MS" w:hAnsi="Arial Unicode MS" w:cs="Arial Unicode MS"/>
      <w:color w:val="000000"/>
    </w:rPr>
  </w:style>
  <w:style w:type="paragraph" w:styleId="Subttulo">
    <w:name w:val="Subtitle"/>
    <w:basedOn w:val="Normal"/>
    <w:next w:val="Corpodetexto"/>
    <w:link w:val="SubttuloChar"/>
    <w:uiPriority w:val="11"/>
    <w:qFormat/>
    <w:rsid w:val="00FD692A"/>
    <w:pPr>
      <w:spacing w:before="100" w:after="100"/>
      <w:jc w:val="center"/>
    </w:pPr>
    <w:rPr>
      <w:rFonts w:ascii="Arial" w:hAnsi="Arial" w:cs="Arial"/>
      <w:b/>
      <w:bCs/>
      <w:i/>
      <w:iCs/>
      <w:u w:val="single"/>
    </w:rPr>
  </w:style>
  <w:style w:type="paragraph" w:styleId="Recuodecorpodetexto2">
    <w:name w:val="Body Text Indent 2"/>
    <w:basedOn w:val="Normal"/>
    <w:link w:val="Recuodecorpodetexto2Char"/>
    <w:uiPriority w:val="99"/>
    <w:rsid w:val="00FD692A"/>
    <w:pPr>
      <w:ind w:firstLine="2160"/>
      <w:jc w:val="both"/>
    </w:pPr>
  </w:style>
  <w:style w:type="paragraph" w:styleId="Corpodetexto2">
    <w:name w:val="Body Text 2"/>
    <w:basedOn w:val="Normal"/>
    <w:link w:val="Corpodetexto2Char"/>
    <w:uiPriority w:val="99"/>
    <w:rsid w:val="00FD692A"/>
    <w:pPr>
      <w:jc w:val="both"/>
    </w:pPr>
    <w:rPr>
      <w:b/>
      <w:szCs w:val="20"/>
    </w:rPr>
  </w:style>
  <w:style w:type="paragraph" w:styleId="Corpodetexto3">
    <w:name w:val="Body Text 3"/>
    <w:basedOn w:val="Normal"/>
    <w:link w:val="Corpodetexto3Char"/>
    <w:uiPriority w:val="99"/>
    <w:rsid w:val="00FD692A"/>
    <w:pPr>
      <w:jc w:val="both"/>
    </w:pPr>
    <w:rPr>
      <w:sz w:val="22"/>
      <w:szCs w:val="20"/>
    </w:rPr>
  </w:style>
  <w:style w:type="paragraph" w:styleId="Textodebalo">
    <w:name w:val="Balloon Text"/>
    <w:basedOn w:val="Normal"/>
    <w:rsid w:val="00FD692A"/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Corpodetexto"/>
    <w:rsid w:val="00FD692A"/>
  </w:style>
  <w:style w:type="table" w:styleId="Tabelacomgrade">
    <w:name w:val="Table Grid"/>
    <w:basedOn w:val="Tabelanormal"/>
    <w:uiPriority w:val="59"/>
    <w:rsid w:val="00C451B0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67693F"/>
    <w:pPr>
      <w:ind w:left="708"/>
    </w:pPr>
    <w:rPr>
      <w:sz w:val="20"/>
      <w:szCs w:val="20"/>
      <w:lang w:val="pt-PT"/>
    </w:rPr>
  </w:style>
  <w:style w:type="character" w:customStyle="1" w:styleId="Ttulo6Char">
    <w:name w:val="Título 6 Char"/>
    <w:basedOn w:val="Fontepargpadro"/>
    <w:link w:val="Ttulo6"/>
    <w:uiPriority w:val="9"/>
    <w:rsid w:val="00CD0EBD"/>
    <w:rPr>
      <w:rFonts w:eastAsia="Arial Unicode MS"/>
      <w:b/>
      <w:bCs/>
      <w:sz w:val="24"/>
    </w:rPr>
  </w:style>
  <w:style w:type="character" w:customStyle="1" w:styleId="Ttulo7Char">
    <w:name w:val="Título 7 Char"/>
    <w:basedOn w:val="Fontepargpadro"/>
    <w:link w:val="Ttulo7"/>
    <w:uiPriority w:val="9"/>
    <w:rsid w:val="00CD0EBD"/>
    <w:rPr>
      <w:rFonts w:ascii="Arial" w:hAnsi="Arial" w:cs="Arial"/>
      <w:b/>
      <w:bCs/>
    </w:rPr>
  </w:style>
  <w:style w:type="character" w:customStyle="1" w:styleId="Ttulo8Char">
    <w:name w:val="Título 8 Char"/>
    <w:basedOn w:val="Fontepargpadro"/>
    <w:link w:val="Ttulo8"/>
    <w:uiPriority w:val="9"/>
    <w:rsid w:val="00CD0EBD"/>
    <w:rPr>
      <w:b/>
      <w:bCs/>
      <w:sz w:val="28"/>
      <w:szCs w:val="24"/>
    </w:rPr>
  </w:style>
  <w:style w:type="character" w:customStyle="1" w:styleId="Ttulo9Char">
    <w:name w:val="Título 9 Char"/>
    <w:basedOn w:val="Fontepargpadro"/>
    <w:link w:val="Ttulo9"/>
    <w:uiPriority w:val="9"/>
    <w:rsid w:val="00CD0EBD"/>
    <w:rPr>
      <w:rFonts w:ascii="Arial" w:hAnsi="Arial" w:cs="Arial"/>
      <w:b/>
      <w:sz w:val="22"/>
    </w:rPr>
  </w:style>
  <w:style w:type="character" w:customStyle="1" w:styleId="Ttulo1Char">
    <w:name w:val="Título 1 Char"/>
    <w:basedOn w:val="Fontepargpadro"/>
    <w:link w:val="Ttulo1"/>
    <w:uiPriority w:val="9"/>
    <w:rsid w:val="00CD0EBD"/>
    <w:rPr>
      <w:b/>
      <w:bCs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rsid w:val="00CD0EBD"/>
    <w:rPr>
      <w:rFonts w:eastAsia="Arial Unicode MS"/>
      <w:b/>
      <w:sz w:val="24"/>
    </w:rPr>
  </w:style>
  <w:style w:type="character" w:customStyle="1" w:styleId="Ttulo3Char">
    <w:name w:val="Título 3 Char"/>
    <w:basedOn w:val="Fontepargpadro"/>
    <w:link w:val="Ttulo3"/>
    <w:uiPriority w:val="9"/>
    <w:rsid w:val="00CD0EBD"/>
    <w:rPr>
      <w:b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CD0EBD"/>
    <w:rPr>
      <w:b/>
      <w:bCs/>
      <w:szCs w:val="24"/>
    </w:rPr>
  </w:style>
  <w:style w:type="character" w:customStyle="1" w:styleId="Ttulo5Char">
    <w:name w:val="Título 5 Char"/>
    <w:basedOn w:val="Fontepargpadro"/>
    <w:link w:val="Ttulo5"/>
    <w:uiPriority w:val="9"/>
    <w:rsid w:val="00CD0EBD"/>
    <w:rPr>
      <w:rFonts w:eastAsia="Arial Unicode MS"/>
      <w:b/>
      <w:sz w:val="28"/>
    </w:rPr>
  </w:style>
  <w:style w:type="paragraph" w:styleId="NormalWeb">
    <w:name w:val="Normal (Web)"/>
    <w:basedOn w:val="Normal"/>
    <w:uiPriority w:val="99"/>
    <w:unhideWhenUsed/>
    <w:rsid w:val="00CD0EBD"/>
    <w:pPr>
      <w:spacing w:before="100" w:beforeAutospacing="1" w:after="100" w:afterAutospacing="1"/>
    </w:pPr>
  </w:style>
  <w:style w:type="character" w:customStyle="1" w:styleId="CabealhoChar">
    <w:name w:val="Cabeçalho Char"/>
    <w:basedOn w:val="Fontepargpadro"/>
    <w:link w:val="Cabealho"/>
    <w:uiPriority w:val="99"/>
    <w:rsid w:val="00CD0EBD"/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CD0EBD"/>
    <w:rPr>
      <w:sz w:val="24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D0EBD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99"/>
    <w:rsid w:val="00CD0EBD"/>
    <w:rPr>
      <w:b/>
      <w:bCs/>
      <w:sz w:val="32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CD0EBD"/>
    <w:rPr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CD0EBD"/>
    <w:rPr>
      <w:rFonts w:ascii="Arial" w:hAnsi="Arial" w:cs="Arial"/>
      <w:b/>
      <w:bCs/>
      <w:i/>
      <w:iCs/>
      <w:sz w:val="24"/>
      <w:szCs w:val="24"/>
      <w:u w:val="single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CD0EBD"/>
    <w:rPr>
      <w:b/>
      <w:sz w:val="24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CD0EBD"/>
    <w:rPr>
      <w:sz w:val="22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CD0EBD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unhideWhenUsed/>
    <w:rsid w:val="00CD0EBD"/>
    <w:pPr>
      <w:widowControl w:val="0"/>
      <w:tabs>
        <w:tab w:val="left" w:pos="1776"/>
      </w:tabs>
      <w:snapToGrid w:val="0"/>
      <w:ind w:firstLine="1440"/>
      <w:jc w:val="both"/>
    </w:pPr>
    <w:rPr>
      <w:rFonts w:ascii="Tahoma" w:hAnsi="Tahoma" w:cs="Tahoma"/>
      <w:szCs w:val="20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CD0EBD"/>
    <w:rPr>
      <w:rFonts w:ascii="Tahoma" w:hAnsi="Tahoma" w:cs="Tahoma"/>
      <w:sz w:val="24"/>
    </w:rPr>
  </w:style>
  <w:style w:type="paragraph" w:styleId="Textoembloco">
    <w:name w:val="Block Text"/>
    <w:basedOn w:val="Normal"/>
    <w:uiPriority w:val="99"/>
    <w:unhideWhenUsed/>
    <w:rsid w:val="00CD0EBD"/>
    <w:pPr>
      <w:widowControl w:val="0"/>
      <w:snapToGrid w:val="0"/>
      <w:ind w:left="1418" w:right="1417" w:firstLine="22"/>
      <w:jc w:val="both"/>
    </w:pPr>
    <w:rPr>
      <w:rFonts w:ascii="Tahoma" w:hAnsi="Tahoma" w:cs="Tahoma"/>
      <w:szCs w:val="20"/>
    </w:rPr>
  </w:style>
  <w:style w:type="character" w:styleId="nfase">
    <w:name w:val="Emphasis"/>
    <w:basedOn w:val="Fontepargpadro"/>
    <w:uiPriority w:val="20"/>
    <w:qFormat/>
    <w:rsid w:val="00CD0EB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6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Excel_Worksheet1.xls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abio\AppData\Roaming\Microsoft\Modelos\TIMBRE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AC8EA-FFF2-4874-8FFE-C59F590E8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TIMBRE</Template>
  <TotalTime>452</TotalTime>
  <Pages>4</Pages>
  <Words>327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RELAÇÃO DE VAGAS PARA CONCURSO PÚBLICO</vt:lpstr>
    </vt:vector>
  </TitlesOfParts>
  <Company>Pref. General Cãmara</Company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RELAÇÃO DE VAGAS PARA CONCURSO PÚBLICO</dc:title>
  <dc:creator>Fabio</dc:creator>
  <cp:lastModifiedBy>Felipe G Rocha</cp:lastModifiedBy>
  <cp:revision>59</cp:revision>
  <cp:lastPrinted>2020-12-23T17:15:00Z</cp:lastPrinted>
  <dcterms:created xsi:type="dcterms:W3CDTF">2017-12-28T18:53:00Z</dcterms:created>
  <dcterms:modified xsi:type="dcterms:W3CDTF">2022-01-06T18:17:00Z</dcterms:modified>
</cp:coreProperties>
</file>